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7978B985" w14:textId="77777777" w:rsidTr="00B43C31">
        <w:tc>
          <w:tcPr>
            <w:tcW w:w="5000" w:type="pct"/>
            <w:shd w:val="clear" w:color="auto" w:fill="auto"/>
          </w:tcPr>
          <w:p w14:paraId="5CD1D8D8" w14:textId="77777777" w:rsidR="005F2928" w:rsidRDefault="00290AAD" w:rsidP="0041298F">
            <w:pPr>
              <w:pStyle w:val="Picture"/>
            </w:pPr>
            <w:r>
              <w:pict w14:anchorId="71C54035">
                <v:shape id="_x0000_i1027" type="#_x0000_t75" style="width:6in;height:33.3pt">
                  <v:imagedata r:id="rId7" o:title="" croptop="7373f" cropbottom="21299f"/>
                </v:shape>
              </w:pict>
            </w:r>
          </w:p>
        </w:tc>
      </w:tr>
    </w:tbl>
    <w:p w14:paraId="27722877" w14:textId="77777777" w:rsidR="002C5E76" w:rsidRPr="0041298F" w:rsidRDefault="00290AAD" w:rsidP="002C5E76">
      <w:pPr>
        <w:pStyle w:val="FSSHeading"/>
      </w:pPr>
      <w:r>
        <w:pict w14:anchorId="373D35E1">
          <v:shape id="_x0000_i1028" type="#_x0000_t75" style="width:21.75pt;height:17.65pt" o:bullet="t" o:allowoverlap="f">
            <v:imagedata r:id="rId8" o:title="MCj02868750000[1]"/>
          </v:shape>
        </w:pict>
      </w:r>
      <w:r w:rsidR="002C5E76" w:rsidRPr="002C5E76">
        <w:t xml:space="preserve"> </w:t>
      </w:r>
      <w:r w:rsidR="007A2005">
        <w:t>Project</w:t>
      </w:r>
      <w:r w:rsidR="002C5E76" w:rsidRPr="0041298F">
        <w:t xml:space="preserve"> </w:t>
      </w:r>
      <w:r w:rsidR="00294942">
        <w:t>3.2.1 HACCP by the Numbers</w:t>
      </w:r>
    </w:p>
    <w:p w14:paraId="61872E87" w14:textId="77777777" w:rsidR="002C5E76" w:rsidRDefault="002C5E76" w:rsidP="002C5E76"/>
    <w:p w14:paraId="1A10CDF5" w14:textId="77777777" w:rsidR="002C5E76" w:rsidRDefault="002C5E76" w:rsidP="002C5E76">
      <w:pPr>
        <w:pStyle w:val="ActivitySection"/>
      </w:pPr>
      <w:r>
        <w:t>Purpose</w:t>
      </w:r>
    </w:p>
    <w:p w14:paraId="11B9EC79" w14:textId="77777777" w:rsidR="00294942" w:rsidRDefault="00294942" w:rsidP="00294942">
      <w:pPr>
        <w:pStyle w:val="ActivityBody"/>
      </w:pPr>
      <w:r>
        <w:t>Hazard Analysis and Critical Control Points (HACCP) is a system designed for use in every aspect of the food science industry. HACCP addresses food safety through the prevention of chemical, physical, and biological hazards from farm to fork. HACCP plans assist people within the food industry in protecting the safety of our food supply because agencies monitor and enforce HACCP systems in place in food facilities. GMPs are a foundational prerequisite to successful HACCP plans. Prerequisite programs like GMPs provide environmental and operating conditions necessary for the production of safe food products. Although these programs are separate from a HACCP plan, a HACCP team may decide a particular GMP works well in the verification process or some other area of the HACCP plan.</w:t>
      </w:r>
    </w:p>
    <w:p w14:paraId="24B1A7D7" w14:textId="77777777" w:rsidR="00294942" w:rsidRPr="004B67E8" w:rsidRDefault="00294942" w:rsidP="00294942"/>
    <w:p w14:paraId="4E809A54" w14:textId="77777777" w:rsidR="002C5E76" w:rsidRDefault="00793E83" w:rsidP="00294942">
      <w:pPr>
        <w:pStyle w:val="ActivityBody"/>
      </w:pPr>
      <w:r>
        <w:t xml:space="preserve">A HACCP plan is centered </w:t>
      </w:r>
      <w:proofErr w:type="gramStart"/>
      <w:r>
        <w:t>around</w:t>
      </w:r>
      <w:proofErr w:type="gramEnd"/>
      <w:r>
        <w:t xml:space="preserve"> seven principles</w:t>
      </w:r>
      <w:r w:rsidR="00294942">
        <w:t xml:space="preserve">. The principles </w:t>
      </w:r>
      <w:r w:rsidR="001F0F5D">
        <w:t xml:space="preserve">are used to </w:t>
      </w:r>
      <w:r w:rsidR="00294942">
        <w:t>analyze and control biological, chemical, and physical hazards throughout all facets of food production. Once you understand the principles, you can develop a HACCP plan and implement a successful HACCP system at any stage of food product development.</w:t>
      </w:r>
    </w:p>
    <w:p w14:paraId="36AD5D56" w14:textId="77777777" w:rsidR="003B0686" w:rsidRPr="00210996" w:rsidRDefault="003B0686" w:rsidP="002C5E76"/>
    <w:p w14:paraId="33E27765"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0EB4B7D4" w14:textId="77777777" w:rsidTr="002C5E76">
        <w:tc>
          <w:tcPr>
            <w:tcW w:w="5499" w:type="dxa"/>
          </w:tcPr>
          <w:p w14:paraId="120B3EA7" w14:textId="77777777" w:rsidR="002C5E76" w:rsidRDefault="002C5E76" w:rsidP="00BE7183">
            <w:pPr>
              <w:pStyle w:val="ActivityBodyBold"/>
            </w:pPr>
            <w:r>
              <w:t xml:space="preserve">Per </w:t>
            </w:r>
            <w:r w:rsidR="00294942">
              <w:t>team of three students</w:t>
            </w:r>
            <w:r>
              <w:t>:</w:t>
            </w:r>
          </w:p>
          <w:p w14:paraId="546F41CB" w14:textId="77777777" w:rsidR="00294942" w:rsidRDefault="00294942" w:rsidP="00294942">
            <w:pPr>
              <w:pStyle w:val="Activitybullet"/>
            </w:pPr>
            <w:r>
              <w:t>Computer with Internet access</w:t>
            </w:r>
          </w:p>
          <w:p w14:paraId="4B3BDA45" w14:textId="77777777" w:rsidR="002C5E76" w:rsidRDefault="00294942" w:rsidP="00294942">
            <w:pPr>
              <w:pStyle w:val="Activitybullet"/>
            </w:pPr>
            <w:r>
              <w:t>Assorted markers</w:t>
            </w:r>
          </w:p>
          <w:p w14:paraId="52315485" w14:textId="77777777" w:rsidR="00294942" w:rsidRDefault="00294942" w:rsidP="00294942">
            <w:pPr>
              <w:pStyle w:val="Activitybullet"/>
            </w:pPr>
            <w:r>
              <w:t>11”x17” poster board</w:t>
            </w:r>
          </w:p>
        </w:tc>
        <w:tc>
          <w:tcPr>
            <w:tcW w:w="5499" w:type="dxa"/>
          </w:tcPr>
          <w:p w14:paraId="498448C9" w14:textId="77777777" w:rsidR="002C5E76" w:rsidRDefault="002C5E76" w:rsidP="00BE7183">
            <w:pPr>
              <w:pStyle w:val="ActivityBodyBold"/>
            </w:pPr>
            <w:r>
              <w:t xml:space="preserve">Per </w:t>
            </w:r>
            <w:r w:rsidR="003B0686">
              <w:t>s</w:t>
            </w:r>
            <w:r>
              <w:t>tudent:</w:t>
            </w:r>
          </w:p>
          <w:p w14:paraId="72E91205" w14:textId="77777777" w:rsidR="00294942" w:rsidRDefault="00294942" w:rsidP="00294942">
            <w:pPr>
              <w:pStyle w:val="Activitybullet"/>
            </w:pPr>
            <w:r>
              <w:t>Pen</w:t>
            </w:r>
          </w:p>
          <w:p w14:paraId="72654333" w14:textId="77777777" w:rsidR="00294942" w:rsidRDefault="00294942" w:rsidP="00294942">
            <w:pPr>
              <w:pStyle w:val="Activitybullet"/>
              <w:rPr>
                <w:rStyle w:val="Italic"/>
              </w:rPr>
            </w:pPr>
            <w:r w:rsidRPr="006454CA">
              <w:rPr>
                <w:rStyle w:val="Italic"/>
              </w:rPr>
              <w:t>Agriscience Notebook</w:t>
            </w:r>
          </w:p>
          <w:p w14:paraId="31CFDF42" w14:textId="77777777" w:rsidR="002C5E76" w:rsidRDefault="00294942" w:rsidP="00294942">
            <w:pPr>
              <w:pStyle w:val="Activitybullet"/>
            </w:pPr>
            <w:r>
              <w:rPr>
                <w:rStyle w:val="Italic"/>
              </w:rPr>
              <w:t>Laboratory Notebook</w:t>
            </w:r>
          </w:p>
        </w:tc>
      </w:tr>
    </w:tbl>
    <w:p w14:paraId="45FCF31E" w14:textId="77777777" w:rsidR="002C5E76" w:rsidRDefault="002C5E76" w:rsidP="002C5E76"/>
    <w:p w14:paraId="14079B18" w14:textId="77777777" w:rsidR="002C5E76" w:rsidRDefault="002C5E76" w:rsidP="002C5E76">
      <w:pPr>
        <w:pStyle w:val="ActivitySection"/>
      </w:pPr>
      <w:r>
        <w:t>Procedure</w:t>
      </w:r>
    </w:p>
    <w:p w14:paraId="02D5AF5B" w14:textId="77777777" w:rsidR="00294942" w:rsidRDefault="00294942" w:rsidP="00294942">
      <w:pPr>
        <w:pStyle w:val="ActivityBody"/>
      </w:pPr>
      <w:r>
        <w:t>For this project, you will work in a team</w:t>
      </w:r>
      <w:r w:rsidR="00126C1D">
        <w:t xml:space="preserve"> of three and research an assigned HACCP principle</w:t>
      </w:r>
      <w:r>
        <w:t>. Your team w</w:t>
      </w:r>
      <w:r w:rsidR="00126C1D">
        <w:t>ill develop a poster explaining</w:t>
      </w:r>
      <w:r>
        <w:t xml:space="preserve"> t</w:t>
      </w:r>
      <w:r w:rsidR="00126C1D">
        <w:t>he HACCP principle and clarifying</w:t>
      </w:r>
      <w:r>
        <w:t xml:space="preserve"> the purpose and processes of th</w:t>
      </w:r>
      <w:r w:rsidR="00126C1D">
        <w:t>e principle. Using the poster, y</w:t>
      </w:r>
      <w:r>
        <w:t>our grou</w:t>
      </w:r>
      <w:r w:rsidR="00126C1D">
        <w:t>p will present your assigned principle</w:t>
      </w:r>
      <w:r>
        <w:t xml:space="preserve"> to the class. Your teacher will assign your group one of the seven HACCP principles listed below.</w:t>
      </w:r>
    </w:p>
    <w:p w14:paraId="2E0F34D6" w14:textId="77777777" w:rsidR="00DA1FAD" w:rsidRPr="00293025" w:rsidRDefault="00DA1FAD" w:rsidP="00293025"/>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8"/>
      </w:tblGrid>
      <w:tr w:rsidR="00290AAD" w:rsidRPr="00290AAD" w14:paraId="441D65EE" w14:textId="77777777" w:rsidTr="00290AAD">
        <w:tc>
          <w:tcPr>
            <w:tcW w:w="6858" w:type="dxa"/>
          </w:tcPr>
          <w:p w14:paraId="1730BF08" w14:textId="77777777" w:rsidR="00290AAD" w:rsidRPr="00290AAD" w:rsidRDefault="00290AAD" w:rsidP="003518AB">
            <w:pPr>
              <w:pStyle w:val="ActivityNumbers"/>
            </w:pPr>
            <w:r w:rsidRPr="00290AAD">
              <w:t>Conduct a hazard analysis</w:t>
            </w:r>
          </w:p>
        </w:tc>
      </w:tr>
      <w:tr w:rsidR="00290AAD" w:rsidRPr="00290AAD" w14:paraId="38EA1D2A" w14:textId="77777777" w:rsidTr="00290AAD">
        <w:tc>
          <w:tcPr>
            <w:tcW w:w="6858" w:type="dxa"/>
          </w:tcPr>
          <w:p w14:paraId="36DC3500" w14:textId="77777777" w:rsidR="00290AAD" w:rsidRPr="00290AAD" w:rsidRDefault="00290AAD" w:rsidP="003518AB">
            <w:pPr>
              <w:pStyle w:val="ActivityNumbers"/>
            </w:pPr>
            <w:r w:rsidRPr="00290AAD">
              <w:t>Determine the critical control points (CCPs)</w:t>
            </w:r>
          </w:p>
        </w:tc>
      </w:tr>
      <w:tr w:rsidR="00290AAD" w:rsidRPr="00290AAD" w14:paraId="6F642D4A" w14:textId="77777777" w:rsidTr="00290AAD">
        <w:tc>
          <w:tcPr>
            <w:tcW w:w="6858" w:type="dxa"/>
          </w:tcPr>
          <w:p w14:paraId="086D97C6" w14:textId="77777777" w:rsidR="00290AAD" w:rsidRPr="00290AAD" w:rsidRDefault="00290AAD" w:rsidP="003518AB">
            <w:pPr>
              <w:pStyle w:val="ActivityNumbers"/>
            </w:pPr>
            <w:r w:rsidRPr="00290AAD">
              <w:t>Establish critical limits</w:t>
            </w:r>
          </w:p>
        </w:tc>
      </w:tr>
      <w:tr w:rsidR="00290AAD" w:rsidRPr="00290AAD" w14:paraId="041ACDBE" w14:textId="77777777" w:rsidTr="00290AAD">
        <w:tc>
          <w:tcPr>
            <w:tcW w:w="6858" w:type="dxa"/>
          </w:tcPr>
          <w:p w14:paraId="712A7015" w14:textId="77777777" w:rsidR="00290AAD" w:rsidRPr="00290AAD" w:rsidRDefault="00290AAD" w:rsidP="003518AB">
            <w:pPr>
              <w:pStyle w:val="ActivityNumbers"/>
            </w:pPr>
            <w:r w:rsidRPr="00290AAD">
              <w:t>Establish monitoring procedures</w:t>
            </w:r>
          </w:p>
        </w:tc>
      </w:tr>
      <w:tr w:rsidR="00290AAD" w:rsidRPr="00290AAD" w14:paraId="0BFDE5CB" w14:textId="77777777" w:rsidTr="00290AAD">
        <w:tc>
          <w:tcPr>
            <w:tcW w:w="6858" w:type="dxa"/>
          </w:tcPr>
          <w:p w14:paraId="1353AC19" w14:textId="77777777" w:rsidR="00290AAD" w:rsidRPr="00290AAD" w:rsidRDefault="00290AAD" w:rsidP="003518AB">
            <w:pPr>
              <w:pStyle w:val="ActivityNumbers"/>
            </w:pPr>
            <w:r w:rsidRPr="00290AAD">
              <w:t>Establish corrective actions</w:t>
            </w:r>
          </w:p>
        </w:tc>
      </w:tr>
      <w:tr w:rsidR="00290AAD" w:rsidRPr="00290AAD" w14:paraId="1AD708F2" w14:textId="77777777" w:rsidTr="00290AAD">
        <w:tc>
          <w:tcPr>
            <w:tcW w:w="6858" w:type="dxa"/>
          </w:tcPr>
          <w:p w14:paraId="266564C1" w14:textId="77777777" w:rsidR="00290AAD" w:rsidRPr="00290AAD" w:rsidRDefault="00290AAD" w:rsidP="003518AB">
            <w:pPr>
              <w:pStyle w:val="ActivityNumbers"/>
            </w:pPr>
            <w:r w:rsidRPr="00290AAD">
              <w:t>Establish verification procedures</w:t>
            </w:r>
          </w:p>
        </w:tc>
      </w:tr>
      <w:tr w:rsidR="00290AAD" w:rsidRPr="00290AAD" w14:paraId="0F7D2C46" w14:textId="77777777" w:rsidTr="00290AAD">
        <w:tc>
          <w:tcPr>
            <w:tcW w:w="6858" w:type="dxa"/>
          </w:tcPr>
          <w:p w14:paraId="467EF4AB" w14:textId="77777777" w:rsidR="00290AAD" w:rsidRPr="00290AAD" w:rsidRDefault="00290AAD" w:rsidP="003518AB">
            <w:pPr>
              <w:pStyle w:val="ActivityNumbers"/>
            </w:pPr>
            <w:r w:rsidRPr="00290AAD">
              <w:t>Establish record keeping and documentation procedures</w:t>
            </w:r>
          </w:p>
        </w:tc>
      </w:tr>
    </w:tbl>
    <w:p w14:paraId="634192F7" w14:textId="77777777" w:rsidR="00294942" w:rsidRPr="006709A8" w:rsidRDefault="00294942" w:rsidP="00294942"/>
    <w:p w14:paraId="65AFEEC3" w14:textId="274BE966" w:rsidR="00294942" w:rsidRDefault="00294942" w:rsidP="00293025">
      <w:pPr>
        <w:pStyle w:val="ActivityBody"/>
      </w:pPr>
      <w:r>
        <w:t>Research the assigned HACCP principle and develop a po</w:t>
      </w:r>
      <w:r w:rsidR="00126C1D">
        <w:t xml:space="preserve">ster explaining the principle. While your </w:t>
      </w:r>
      <w:r w:rsidR="00126C1D" w:rsidRPr="00293025">
        <w:rPr>
          <w:rStyle w:val="ActivityBodyChar"/>
        </w:rPr>
        <w:t>team</w:t>
      </w:r>
      <w:r w:rsidR="00126C1D">
        <w:t xml:space="preserve"> is researching, </w:t>
      </w:r>
      <w:r w:rsidR="001F0F5D">
        <w:t xml:space="preserve">gather </w:t>
      </w:r>
      <w:r>
        <w:t>the followi</w:t>
      </w:r>
      <w:r w:rsidR="00126C1D">
        <w:t xml:space="preserve">ng information </w:t>
      </w:r>
      <w:r w:rsidR="001F0F5D">
        <w:t>and complete each item</w:t>
      </w:r>
      <w:r>
        <w:t>.</w:t>
      </w:r>
    </w:p>
    <w:p w14:paraId="2967914C" w14:textId="77777777" w:rsidR="00294942" w:rsidRDefault="00294942" w:rsidP="00294942">
      <w:pPr>
        <w:pStyle w:val="Activitybullet"/>
      </w:pPr>
      <w:r>
        <w:t>State the specific HACCP principle including number of HACCP principle.</w:t>
      </w:r>
      <w:r w:rsidR="00FB2E38">
        <w:t xml:space="preserve"> If your team is assigned verification or record keeping principle, use number above.</w:t>
      </w:r>
    </w:p>
    <w:p w14:paraId="053DDE04" w14:textId="77777777" w:rsidR="00294942" w:rsidRDefault="00294942" w:rsidP="00294942">
      <w:pPr>
        <w:pStyle w:val="Activitybullet"/>
      </w:pPr>
      <w:r>
        <w:t>Define terms significant to the principle.</w:t>
      </w:r>
    </w:p>
    <w:p w14:paraId="317AE4EB" w14:textId="77777777" w:rsidR="00294942" w:rsidRDefault="00294942" w:rsidP="00294942">
      <w:pPr>
        <w:pStyle w:val="Activitybullet"/>
      </w:pPr>
      <w:r>
        <w:t>Simplify the purpose of the HACCP principle.</w:t>
      </w:r>
    </w:p>
    <w:p w14:paraId="52ACDE51" w14:textId="77777777" w:rsidR="00294942" w:rsidRDefault="00294942" w:rsidP="00294942">
      <w:pPr>
        <w:pStyle w:val="Activitybullet"/>
      </w:pPr>
      <w:r>
        <w:lastRenderedPageBreak/>
        <w:t>Specify the procedures of the principle.</w:t>
      </w:r>
    </w:p>
    <w:p w14:paraId="4CD9A630" w14:textId="77777777" w:rsidR="00294942" w:rsidRDefault="00294942" w:rsidP="00294942">
      <w:pPr>
        <w:pStyle w:val="Activitybullet"/>
      </w:pPr>
      <w:r>
        <w:t>Explain the importance of the HACCP principle.</w:t>
      </w:r>
    </w:p>
    <w:p w14:paraId="13132D0E" w14:textId="77777777" w:rsidR="00293025" w:rsidRPr="00293025" w:rsidRDefault="00293025" w:rsidP="00293025"/>
    <w:p w14:paraId="54C95455" w14:textId="7F5852CC" w:rsidR="00294942" w:rsidRDefault="00294942" w:rsidP="00293025">
      <w:pPr>
        <w:pStyle w:val="ActivityBody"/>
      </w:pPr>
      <w:r>
        <w:t>Using</w:t>
      </w:r>
      <w:r w:rsidR="00951C1D">
        <w:t xml:space="preserve"> </w:t>
      </w:r>
      <w:r w:rsidR="00290AAD">
        <w:t>your</w:t>
      </w:r>
      <w:bookmarkStart w:id="0" w:name="_GoBack"/>
      <w:bookmarkEnd w:id="0"/>
      <w:r w:rsidR="00951C1D">
        <w:t xml:space="preserve"> research, develop a poster</w:t>
      </w:r>
      <w:r>
        <w:t xml:space="preserve"> to be used as a reference for </w:t>
      </w:r>
      <w:r w:rsidR="00951C1D">
        <w:t xml:space="preserve">the </w:t>
      </w:r>
      <w:r>
        <w:t>assigned HACCP principle.</w:t>
      </w:r>
    </w:p>
    <w:p w14:paraId="4AB51300" w14:textId="77777777" w:rsidR="00294942" w:rsidRDefault="00294942" w:rsidP="00293025">
      <w:pPr>
        <w:pStyle w:val="Activitybullet"/>
      </w:pPr>
      <w:r>
        <w:t>Use the assigned principle including the num</w:t>
      </w:r>
      <w:r w:rsidR="00951C1D">
        <w:t>ber as the title for the poster</w:t>
      </w:r>
      <w:r>
        <w:t>.</w:t>
      </w:r>
    </w:p>
    <w:p w14:paraId="1FA6C3D7" w14:textId="77777777" w:rsidR="00294942" w:rsidRDefault="00AD51A0" w:rsidP="00293025">
      <w:pPr>
        <w:pStyle w:val="Activitybullet"/>
      </w:pPr>
      <w:r>
        <w:t>Develop a short presentation to explain your assigned HACCP principle.</w:t>
      </w:r>
    </w:p>
    <w:p w14:paraId="1A8A3C50" w14:textId="35D04C7D" w:rsidR="00294942" w:rsidRDefault="002B1D2C" w:rsidP="00293025">
      <w:pPr>
        <w:pStyle w:val="ActivityBody"/>
      </w:pPr>
      <w:r>
        <w:t>Present</w:t>
      </w:r>
      <w:r w:rsidR="00294942">
        <w:t xml:space="preserve"> when instructed</w:t>
      </w:r>
      <w:r w:rsidR="00AD51A0">
        <w:t xml:space="preserve"> by your teacher</w:t>
      </w:r>
      <w:r w:rsidR="00294942">
        <w:t>.</w:t>
      </w:r>
      <w:r w:rsidR="00293025">
        <w:t xml:space="preserve"> </w:t>
      </w:r>
      <w:r w:rsidR="00294942">
        <w:t xml:space="preserve">Using your </w:t>
      </w:r>
      <w:r w:rsidR="00294942" w:rsidRPr="00903356">
        <w:rPr>
          <w:rStyle w:val="Italic"/>
        </w:rPr>
        <w:t>Laboratory Notebook</w:t>
      </w:r>
      <w:r w:rsidR="00AD51A0">
        <w:t xml:space="preserve">, </w:t>
      </w:r>
      <w:r w:rsidR="00294942">
        <w:t>take notes over the presentations for the other HACCP principles.</w:t>
      </w:r>
    </w:p>
    <w:p w14:paraId="44387FE9" w14:textId="77777777" w:rsidR="00294942" w:rsidRDefault="00294942" w:rsidP="00294942"/>
    <w:p w14:paraId="468FE5FC" w14:textId="77777777" w:rsidR="00294942" w:rsidRDefault="00294942" w:rsidP="00294942">
      <w:pPr>
        <w:pStyle w:val="ActivityBody"/>
      </w:pPr>
      <w:r>
        <w:t xml:space="preserve">Refer to </w:t>
      </w:r>
      <w:r w:rsidRPr="00903356">
        <w:rPr>
          <w:rStyle w:val="Italic"/>
        </w:rPr>
        <w:t>Project 3.2.1 Evaluation Rubric</w:t>
      </w:r>
      <w:r>
        <w:t xml:space="preserve"> for Prezi and handout for additional assessment expectations.</w:t>
      </w:r>
    </w:p>
    <w:p w14:paraId="1976D44F" w14:textId="77777777" w:rsidR="00294942" w:rsidRPr="00294942" w:rsidRDefault="00294942" w:rsidP="00294942"/>
    <w:p w14:paraId="7EBB936B" w14:textId="77777777" w:rsidR="00294942" w:rsidRDefault="00294942" w:rsidP="00294942">
      <w:pPr>
        <w:pStyle w:val="ActivitySection"/>
      </w:pPr>
      <w:r>
        <w:t>Conclusion</w:t>
      </w:r>
    </w:p>
    <w:p w14:paraId="7D135CF7" w14:textId="77777777" w:rsidR="00294942" w:rsidRDefault="00294942" w:rsidP="00294942">
      <w:pPr>
        <w:pStyle w:val="ActivityNumbers"/>
        <w:numPr>
          <w:ilvl w:val="0"/>
          <w:numId w:val="9"/>
        </w:numPr>
      </w:pPr>
      <w:r>
        <w:t>Which HACCP principle is the foundation for all the other HACCP principles?</w:t>
      </w:r>
    </w:p>
    <w:p w14:paraId="6AE25B8D" w14:textId="77777777" w:rsidR="00294942" w:rsidRDefault="00294942" w:rsidP="00294942">
      <w:pPr>
        <w:pStyle w:val="ActivityNumbers"/>
        <w:numPr>
          <w:ilvl w:val="0"/>
          <w:numId w:val="9"/>
        </w:numPr>
      </w:pPr>
      <w:r>
        <w:t>What is the overall purpose of a HACCP plan?</w:t>
      </w:r>
    </w:p>
    <w:p w14:paraId="08DF18C0" w14:textId="77777777" w:rsidR="00210996" w:rsidRPr="00DF1D3F" w:rsidRDefault="00294942" w:rsidP="00294942">
      <w:pPr>
        <w:pStyle w:val="ActivityNumbers"/>
        <w:numPr>
          <w:ilvl w:val="0"/>
          <w:numId w:val="9"/>
        </w:numPr>
      </w:pPr>
      <w:r>
        <w:t>What could happen if a company skipped a principle in the HACCP plan?</w:t>
      </w:r>
    </w:p>
    <w:sectPr w:rsidR="00210996" w:rsidRPr="00DF1D3F"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2DE14" w14:textId="77777777" w:rsidR="004A1D03" w:rsidRDefault="004A1D03">
      <w:r>
        <w:separator/>
      </w:r>
    </w:p>
  </w:endnote>
  <w:endnote w:type="continuationSeparator" w:id="0">
    <w:p w14:paraId="19199383" w14:textId="77777777" w:rsidR="004A1D03" w:rsidRDefault="004A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1BF87E9F" w14:textId="77777777" w:rsidTr="00C536B6">
      <w:tc>
        <w:tcPr>
          <w:tcW w:w="4968" w:type="dxa"/>
          <w:shd w:val="clear" w:color="auto" w:fill="F2F2F2"/>
        </w:tcPr>
        <w:p w14:paraId="0FDD124B" w14:textId="77777777"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14:paraId="2F138C42" w14:textId="77777777" w:rsidR="003B0686" w:rsidRDefault="00761D49" w:rsidP="007E19E0">
          <w:pPr>
            <w:pStyle w:val="Footer"/>
          </w:pPr>
          <w:r>
            <w:t>FSS</w:t>
          </w:r>
          <w:r w:rsidR="003B0686" w:rsidRPr="003B0686">
            <w:t xml:space="preserve"> – </w:t>
          </w:r>
          <w:r w:rsidR="007E19E0">
            <w:t>Project</w:t>
          </w:r>
          <w:r w:rsidR="003B0686" w:rsidRPr="003B0686">
            <w:t xml:space="preserve"> </w:t>
          </w:r>
          <w:r w:rsidR="00294942">
            <w:t>3.2.1 HACCP by the Numbers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290AAD">
            <w:rPr>
              <w:rStyle w:val="PageNumber"/>
              <w:rFonts w:cs="Arial"/>
              <w:noProof/>
              <w:szCs w:val="20"/>
            </w:rPr>
            <w:t>2</w:t>
          </w:r>
          <w:r w:rsidR="003B0686" w:rsidRPr="007F0280">
            <w:rPr>
              <w:rStyle w:val="PageNumber"/>
              <w:rFonts w:cs="Arial"/>
              <w:szCs w:val="20"/>
            </w:rPr>
            <w:fldChar w:fldCharType="end"/>
          </w:r>
        </w:p>
      </w:tc>
    </w:tr>
  </w:tbl>
  <w:p w14:paraId="271E478B"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14:paraId="5139FEA2" w14:textId="77777777" w:rsidTr="00C536B6">
      <w:tc>
        <w:tcPr>
          <w:tcW w:w="4968" w:type="dxa"/>
          <w:shd w:val="clear" w:color="auto" w:fill="F2F2F2"/>
        </w:tcPr>
        <w:p w14:paraId="4784F875"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14:paraId="533C73F9" w14:textId="77777777" w:rsidR="003B0686" w:rsidRDefault="00DF1D3F" w:rsidP="007A2005">
          <w:pPr>
            <w:pStyle w:val="Footer"/>
          </w:pPr>
          <w:r>
            <w:t>FSS</w:t>
          </w:r>
          <w:r w:rsidR="003B0686" w:rsidRPr="003B0686">
            <w:t xml:space="preserve"> – </w:t>
          </w:r>
          <w:r w:rsidR="007A2005">
            <w:t>Project</w:t>
          </w:r>
          <w:r w:rsidR="003B0686" w:rsidRPr="003B0686">
            <w:t xml:space="preserve"> </w:t>
          </w:r>
          <w:r w:rsidR="00294942">
            <w:t>3.2.1 HACCP by the Numbers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290AAD">
            <w:rPr>
              <w:rStyle w:val="PageNumber"/>
              <w:rFonts w:cs="Arial"/>
              <w:noProof/>
              <w:szCs w:val="20"/>
            </w:rPr>
            <w:t>1</w:t>
          </w:r>
          <w:r w:rsidR="003B0686" w:rsidRPr="007F0280">
            <w:rPr>
              <w:rStyle w:val="PageNumber"/>
              <w:rFonts w:cs="Arial"/>
              <w:szCs w:val="20"/>
            </w:rPr>
            <w:fldChar w:fldCharType="end"/>
          </w:r>
        </w:p>
      </w:tc>
    </w:tr>
  </w:tbl>
  <w:p w14:paraId="38EA6B43"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2AC99" w14:textId="77777777" w:rsidR="004A1D03" w:rsidRDefault="004A1D03">
      <w:r>
        <w:separator/>
      </w:r>
    </w:p>
  </w:footnote>
  <w:footnote w:type="continuationSeparator" w:id="0">
    <w:p w14:paraId="62C635A6" w14:textId="77777777" w:rsidR="004A1D03" w:rsidRDefault="004A1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4A317"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0CB15"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1" type="#_x0000_t75" style="width:11.55pt;height:11.55pt" o:bullet="t">
        <v:imagedata r:id="rId1" o:title="mso1DB"/>
      </v:shape>
    </w:pict>
  </w:numPicBullet>
  <w:numPicBullet w:numPicBulletId="1">
    <w:pict>
      <v:shape id="_x0000_i1292"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4942"/>
    <w:rsid w:val="00004D44"/>
    <w:rsid w:val="00023EF4"/>
    <w:rsid w:val="0006381D"/>
    <w:rsid w:val="000643C4"/>
    <w:rsid w:val="00095B65"/>
    <w:rsid w:val="000E30CE"/>
    <w:rsid w:val="00120DA8"/>
    <w:rsid w:val="00125FE3"/>
    <w:rsid w:val="00126C1D"/>
    <w:rsid w:val="00140531"/>
    <w:rsid w:val="001522F9"/>
    <w:rsid w:val="00164A78"/>
    <w:rsid w:val="00186EA4"/>
    <w:rsid w:val="00196647"/>
    <w:rsid w:val="001C146F"/>
    <w:rsid w:val="001C5732"/>
    <w:rsid w:val="001D3468"/>
    <w:rsid w:val="001F0F5D"/>
    <w:rsid w:val="001F5964"/>
    <w:rsid w:val="00210996"/>
    <w:rsid w:val="002212A2"/>
    <w:rsid w:val="002438C6"/>
    <w:rsid w:val="00251483"/>
    <w:rsid w:val="00261D56"/>
    <w:rsid w:val="00270C46"/>
    <w:rsid w:val="00276DA5"/>
    <w:rsid w:val="00290AAD"/>
    <w:rsid w:val="00292340"/>
    <w:rsid w:val="00293025"/>
    <w:rsid w:val="00294942"/>
    <w:rsid w:val="002B0DD0"/>
    <w:rsid w:val="002B1D2C"/>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1D03"/>
    <w:rsid w:val="004A44E1"/>
    <w:rsid w:val="004B1465"/>
    <w:rsid w:val="004B1A28"/>
    <w:rsid w:val="004C09EA"/>
    <w:rsid w:val="004C1D05"/>
    <w:rsid w:val="005016DB"/>
    <w:rsid w:val="005043FD"/>
    <w:rsid w:val="00514F32"/>
    <w:rsid w:val="00520727"/>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93E83"/>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51C1D"/>
    <w:rsid w:val="00960B08"/>
    <w:rsid w:val="009664A4"/>
    <w:rsid w:val="00966E61"/>
    <w:rsid w:val="0098363E"/>
    <w:rsid w:val="00985B1D"/>
    <w:rsid w:val="009C4D66"/>
    <w:rsid w:val="009E0675"/>
    <w:rsid w:val="009F29A8"/>
    <w:rsid w:val="00A241A8"/>
    <w:rsid w:val="00A31333"/>
    <w:rsid w:val="00A369B7"/>
    <w:rsid w:val="00A41DA8"/>
    <w:rsid w:val="00A45FE8"/>
    <w:rsid w:val="00A70C87"/>
    <w:rsid w:val="00A82C3B"/>
    <w:rsid w:val="00A856C3"/>
    <w:rsid w:val="00AC1398"/>
    <w:rsid w:val="00AC6CF6"/>
    <w:rsid w:val="00AD51A0"/>
    <w:rsid w:val="00AE0075"/>
    <w:rsid w:val="00AF47E6"/>
    <w:rsid w:val="00B032F1"/>
    <w:rsid w:val="00B05D83"/>
    <w:rsid w:val="00B43C31"/>
    <w:rsid w:val="00B45B73"/>
    <w:rsid w:val="00B541ED"/>
    <w:rsid w:val="00B836E8"/>
    <w:rsid w:val="00B83A87"/>
    <w:rsid w:val="00B94588"/>
    <w:rsid w:val="00BB056A"/>
    <w:rsid w:val="00BD7B24"/>
    <w:rsid w:val="00BE2F3A"/>
    <w:rsid w:val="00BF2C89"/>
    <w:rsid w:val="00C03055"/>
    <w:rsid w:val="00C33247"/>
    <w:rsid w:val="00C412F9"/>
    <w:rsid w:val="00C53150"/>
    <w:rsid w:val="00C536B6"/>
    <w:rsid w:val="00CA427F"/>
    <w:rsid w:val="00CC21A3"/>
    <w:rsid w:val="00CD7CCE"/>
    <w:rsid w:val="00CE1E13"/>
    <w:rsid w:val="00CE1E34"/>
    <w:rsid w:val="00CF6E1D"/>
    <w:rsid w:val="00D26462"/>
    <w:rsid w:val="00D27120"/>
    <w:rsid w:val="00D449A4"/>
    <w:rsid w:val="00D813DD"/>
    <w:rsid w:val="00D83D7D"/>
    <w:rsid w:val="00D9030F"/>
    <w:rsid w:val="00D92729"/>
    <w:rsid w:val="00DA1FAD"/>
    <w:rsid w:val="00DC3376"/>
    <w:rsid w:val="00DE2030"/>
    <w:rsid w:val="00DE2572"/>
    <w:rsid w:val="00DF1D3F"/>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B2E38"/>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6ADC9"/>
  <w15:chartTrackingRefBased/>
  <w15:docId w15:val="{BBFEFD2E-01D3-4B29-BE3A-1D0315BE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Project 3.2.1 HACCP by the Numbers</vt:lpstr>
    </vt:vector>
  </TitlesOfParts>
  <Manager>Dan Jansen</Manager>
  <Company>Curriculum for Agricultural Science Education</Company>
  <LinksUpToDate>false</LinksUpToDate>
  <CharactersWithSpaces>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3.2.1 HACCP by the Numbers</dc:title>
  <dc:subject>FSS - Unit 3 - Lesson 3.2 ABCs of Food Safety</dc:subject>
  <dc:creator>Courtney Bidney;Leslie Fairchild</dc:creator>
  <cp:keywords/>
  <dc:description/>
  <cp:lastModifiedBy>Marlene Jansen</cp:lastModifiedBy>
  <cp:revision>3</cp:revision>
  <cp:lastPrinted>2014-03-03T20:17:00Z</cp:lastPrinted>
  <dcterms:created xsi:type="dcterms:W3CDTF">2015-06-20T18:45:00Z</dcterms:created>
  <dcterms:modified xsi:type="dcterms:W3CDTF">2015-09-02T14:20:00Z</dcterms:modified>
</cp:coreProperties>
</file>